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PRIJEDLOG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jc w:val="both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 xml:space="preserve">Na temelju članka 98. stavka 1. Zakona o komunalnom gospodarstvu (Narodne novine broj 68/18 i 110/18) i članka 28. Statuta Općine Blato (Službeni glasnik Općine Blato br. 1/2018) Općinsko vijeće Općine Blato, na svojoj .............. sjednici održanoj ........................... 2019. godine, donosi 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ODLUKU</w:t>
      </w:r>
    </w:p>
    <w:p w:rsidR="000A3CC2" w:rsidRPr="005D3A0C" w:rsidRDefault="000A3CC2" w:rsidP="00B15E7F">
      <w:pPr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o vrijednosti boda za izračun komunalne naknade (B)</w:t>
      </w:r>
    </w:p>
    <w:p w:rsidR="000A3CC2" w:rsidRPr="005D3A0C" w:rsidRDefault="000A3CC2" w:rsidP="00B15E7F">
      <w:pPr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Članak 1.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jc w:val="both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ab/>
        <w:t>Ovom Odlukom određuje se vrijednost boda komunalne naknade (B) za utvrđivanje iznosa komunalne naknade za 2019. godinu na području Općine Blato.</w:t>
      </w:r>
    </w:p>
    <w:p w:rsidR="000A3CC2" w:rsidRPr="005D3A0C" w:rsidRDefault="000A3CC2" w:rsidP="00B15E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Članak 2.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jc w:val="both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ab/>
        <w:t>Vrijednost boda jednaka je godišnjem iznosu komunalne naknade po četvornom metru (m2) korisne površine stambenog prostora u prvoj zoni Općine Blato.</w:t>
      </w:r>
    </w:p>
    <w:p w:rsidR="000A3CC2" w:rsidRPr="005D3A0C" w:rsidRDefault="000A3CC2" w:rsidP="00B15E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Članak 3.</w:t>
      </w:r>
    </w:p>
    <w:p w:rsidR="000A3CC2" w:rsidRPr="005D3A0C" w:rsidRDefault="000A3CC2" w:rsidP="00B15E7F">
      <w:pPr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jc w:val="both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ab/>
        <w:t>Vrijednost boda iz članka 2. Ove Odluke određuje se u visini od 2,40 kuna po četvornom metru (m2).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Članak 4.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jc w:val="both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ab/>
        <w:t>Danom stupanja na snagu ove Odluke prestaje važiti Odluka o vrijednosti  boda (B) za izračun komunalne naknade, (Službeni glasnik općine Blato br. 5/2007).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Članak 5.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jc w:val="both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ab/>
        <w:t>Ova Odluka objavit će se u Službenom glasniku Općine Blato, a stupa na snagu osmog dana od objave u Službenom glasniku  Općine Blato.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KLASA: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URBROJ: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Blato,</w:t>
      </w: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B15E7F">
      <w:pPr>
        <w:jc w:val="right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 xml:space="preserve">OPĆINSKO VIJEĆE </w:t>
      </w:r>
    </w:p>
    <w:p w:rsidR="000A3CC2" w:rsidRPr="005D3A0C" w:rsidRDefault="000A3CC2" w:rsidP="00B15E7F">
      <w:pPr>
        <w:jc w:val="right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PREDSJEDNICA</w:t>
      </w:r>
    </w:p>
    <w:p w:rsidR="000A3CC2" w:rsidRDefault="000A3CC2" w:rsidP="005D3A0C">
      <w:pPr>
        <w:jc w:val="right"/>
        <w:rPr>
          <w:rFonts w:ascii="Times New Roman" w:hAnsi="Times New Roman" w:cs="Times New Roman"/>
          <w:sz w:val="24"/>
          <w:szCs w:val="24"/>
        </w:rPr>
      </w:pPr>
      <w:r w:rsidRPr="005D3A0C">
        <w:rPr>
          <w:rFonts w:ascii="Times New Roman" w:hAnsi="Times New Roman" w:cs="Times New Roman"/>
          <w:sz w:val="24"/>
          <w:szCs w:val="24"/>
        </w:rPr>
        <w:t>Marija Bačić, dr. med. v.r.</w:t>
      </w:r>
    </w:p>
    <w:p w:rsidR="000A3CC2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0A3CC2" w:rsidRPr="005D3A0C" w:rsidRDefault="000A3CC2" w:rsidP="001D3D99">
      <w:pPr>
        <w:jc w:val="left"/>
        <w:rPr>
          <w:rFonts w:ascii="Times New Roman" w:hAnsi="Times New Roman" w:cs="Times New Roman"/>
          <w:sz w:val="24"/>
          <w:szCs w:val="24"/>
        </w:rPr>
      </w:pPr>
    </w:p>
    <w:sectPr w:rsidR="000A3CC2" w:rsidRPr="005D3A0C" w:rsidSect="00D130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B2D0C"/>
    <w:multiLevelType w:val="hybridMultilevel"/>
    <w:tmpl w:val="3A4E4C58"/>
    <w:lvl w:ilvl="0" w:tplc="72B4076C">
      <w:numFmt w:val="bullet"/>
      <w:lvlText w:val="-"/>
      <w:lvlJc w:val="left"/>
      <w:pPr>
        <w:ind w:left="2055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495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4215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655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6375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815" w:hanging="360"/>
      </w:pPr>
      <w:rPr>
        <w:rFonts w:ascii="Wingdings" w:hAnsi="Wingdings" w:cs="Wingdings" w:hint="default"/>
      </w:rPr>
    </w:lvl>
  </w:abstractNum>
  <w:abstractNum w:abstractNumId="1">
    <w:nsid w:val="27690E63"/>
    <w:multiLevelType w:val="hybridMultilevel"/>
    <w:tmpl w:val="41AE2EB8"/>
    <w:lvl w:ilvl="0" w:tplc="D3E44C30">
      <w:numFmt w:val="bullet"/>
      <w:lvlText w:val="-"/>
      <w:lvlJc w:val="left"/>
      <w:pPr>
        <w:ind w:left="339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483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555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99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771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84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9150" w:hanging="360"/>
      </w:pPr>
      <w:rPr>
        <w:rFonts w:ascii="Wingdings" w:hAnsi="Wingdings" w:cs="Wingdings" w:hint="default"/>
      </w:rPr>
    </w:lvl>
  </w:abstractNum>
  <w:abstractNum w:abstractNumId="2">
    <w:nsid w:val="40C20E3A"/>
    <w:multiLevelType w:val="hybridMultilevel"/>
    <w:tmpl w:val="310E5972"/>
    <w:lvl w:ilvl="0" w:tplc="4C26E434">
      <w:numFmt w:val="bullet"/>
      <w:lvlText w:val="-"/>
      <w:lvlJc w:val="left"/>
      <w:pPr>
        <w:ind w:left="2055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495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4215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655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6375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815" w:hanging="360"/>
      </w:pPr>
      <w:rPr>
        <w:rFonts w:ascii="Wingdings" w:hAnsi="Wingdings" w:cs="Wingdings" w:hint="default"/>
      </w:rPr>
    </w:lvl>
  </w:abstractNum>
  <w:abstractNum w:abstractNumId="3">
    <w:nsid w:val="46EA4940"/>
    <w:multiLevelType w:val="hybridMultilevel"/>
    <w:tmpl w:val="5386C486"/>
    <w:lvl w:ilvl="0" w:tplc="5C64BB70">
      <w:numFmt w:val="bullet"/>
      <w:lvlText w:val="-"/>
      <w:lvlJc w:val="left"/>
      <w:pPr>
        <w:ind w:left="2055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495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4215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655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6375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815" w:hanging="360"/>
      </w:pPr>
      <w:rPr>
        <w:rFonts w:ascii="Wingdings" w:hAnsi="Wingdings" w:cs="Wingdings" w:hint="default"/>
      </w:rPr>
    </w:lvl>
  </w:abstractNum>
  <w:abstractNum w:abstractNumId="4">
    <w:nsid w:val="53522582"/>
    <w:multiLevelType w:val="hybridMultilevel"/>
    <w:tmpl w:val="F55664CE"/>
    <w:lvl w:ilvl="0" w:tplc="076C3B00">
      <w:numFmt w:val="bullet"/>
      <w:lvlText w:val="-"/>
      <w:lvlJc w:val="left"/>
      <w:pPr>
        <w:ind w:left="210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54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426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70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642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860" w:hanging="360"/>
      </w:pPr>
      <w:rPr>
        <w:rFonts w:ascii="Wingdings" w:hAnsi="Wingdings" w:cs="Wingdings" w:hint="default"/>
      </w:rPr>
    </w:lvl>
  </w:abstractNum>
  <w:abstractNum w:abstractNumId="5">
    <w:nsid w:val="589D5882"/>
    <w:multiLevelType w:val="hybridMultilevel"/>
    <w:tmpl w:val="9FA4C9EA"/>
    <w:lvl w:ilvl="0" w:tplc="AEBCDED2">
      <w:numFmt w:val="bullet"/>
      <w:lvlText w:val="-"/>
      <w:lvlJc w:val="left"/>
      <w:pPr>
        <w:ind w:left="210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54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426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70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642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860" w:hanging="360"/>
      </w:pPr>
      <w:rPr>
        <w:rFonts w:ascii="Wingdings" w:hAnsi="Wingdings" w:cs="Wingdings" w:hint="default"/>
      </w:rPr>
    </w:lvl>
  </w:abstractNum>
  <w:abstractNum w:abstractNumId="6">
    <w:nsid w:val="639B0751"/>
    <w:multiLevelType w:val="hybridMultilevel"/>
    <w:tmpl w:val="C3B0A86E"/>
    <w:lvl w:ilvl="0" w:tplc="D89A1EB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6620B3E"/>
    <w:multiLevelType w:val="hybridMultilevel"/>
    <w:tmpl w:val="48B4ABC4"/>
    <w:lvl w:ilvl="0" w:tplc="D90E65A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D561867"/>
    <w:multiLevelType w:val="hybridMultilevel"/>
    <w:tmpl w:val="BA92011E"/>
    <w:lvl w:ilvl="0" w:tplc="AB16ECB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DF907CA"/>
    <w:multiLevelType w:val="hybridMultilevel"/>
    <w:tmpl w:val="2DC8D332"/>
    <w:lvl w:ilvl="0" w:tplc="7E68EDA4">
      <w:numFmt w:val="bullet"/>
      <w:lvlText w:val="-"/>
      <w:lvlJc w:val="left"/>
      <w:pPr>
        <w:ind w:left="3390" w:hanging="360"/>
      </w:pPr>
      <w:rPr>
        <w:rFonts w:ascii="Calibri" w:eastAsia="Times New Roman" w:hAnsi="Calibri" w:hint="default"/>
      </w:rPr>
    </w:lvl>
    <w:lvl w:ilvl="1" w:tplc="041A0003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483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555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699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771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843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915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E55"/>
    <w:rsid w:val="0002151B"/>
    <w:rsid w:val="0002175A"/>
    <w:rsid w:val="0002752D"/>
    <w:rsid w:val="000A3CC2"/>
    <w:rsid w:val="000D62F7"/>
    <w:rsid w:val="00112E3C"/>
    <w:rsid w:val="0019476D"/>
    <w:rsid w:val="001D3D99"/>
    <w:rsid w:val="002F1F49"/>
    <w:rsid w:val="003A3D27"/>
    <w:rsid w:val="003C37D7"/>
    <w:rsid w:val="00454F3D"/>
    <w:rsid w:val="004F3E55"/>
    <w:rsid w:val="005D3A0C"/>
    <w:rsid w:val="005E5E35"/>
    <w:rsid w:val="00621F4C"/>
    <w:rsid w:val="00645AA1"/>
    <w:rsid w:val="0076409D"/>
    <w:rsid w:val="00781E7D"/>
    <w:rsid w:val="007C2ADA"/>
    <w:rsid w:val="007C7640"/>
    <w:rsid w:val="00931F9A"/>
    <w:rsid w:val="009A77AA"/>
    <w:rsid w:val="009F7795"/>
    <w:rsid w:val="00A242E8"/>
    <w:rsid w:val="00AA06B2"/>
    <w:rsid w:val="00B15E7F"/>
    <w:rsid w:val="00B33B21"/>
    <w:rsid w:val="00B60165"/>
    <w:rsid w:val="00BC5DE7"/>
    <w:rsid w:val="00C54364"/>
    <w:rsid w:val="00C87EB2"/>
    <w:rsid w:val="00C971D8"/>
    <w:rsid w:val="00CC5FB1"/>
    <w:rsid w:val="00CE05CE"/>
    <w:rsid w:val="00D130FD"/>
    <w:rsid w:val="00D33ABA"/>
    <w:rsid w:val="00E029AA"/>
    <w:rsid w:val="00E348A1"/>
    <w:rsid w:val="00E507A9"/>
    <w:rsid w:val="00ED138D"/>
    <w:rsid w:val="00F00D9B"/>
    <w:rsid w:val="00F26B2F"/>
    <w:rsid w:val="00FD1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0FD"/>
    <w:pPr>
      <w:jc w:val="center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F3E5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F3E5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E5E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5E3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rsid w:val="005E5E3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1</Pages>
  <Words>180</Words>
  <Characters>1030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BRANKA</cp:lastModifiedBy>
  <cp:revision>8</cp:revision>
  <cp:lastPrinted>2019-02-22T09:56:00Z</cp:lastPrinted>
  <dcterms:created xsi:type="dcterms:W3CDTF">2019-02-21T11:02:00Z</dcterms:created>
  <dcterms:modified xsi:type="dcterms:W3CDTF">2019-02-22T09:59:00Z</dcterms:modified>
</cp:coreProperties>
</file>